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80DF16" w14:textId="77777777" w:rsidR="009C49CC" w:rsidRDefault="00000000">
      <w:pPr>
        <w:pStyle w:val="Studys"/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G6 S2</w:t>
      </w:r>
    </w:p>
    <w:p w14:paraId="7AFB1D4A" w14:textId="77777777" w:rsidR="009C49CC" w:rsidRDefault="00000000">
      <w:pPr>
        <w:pStyle w:val="Studys"/>
      </w:pPr>
      <w:r>
        <w:rPr>
          <w:b/>
          <w:bCs/>
        </w:rPr>
        <w:t>Médiatrice d’un segment</w:t>
      </w:r>
    </w:p>
    <w:p w14:paraId="0E9F98F8" w14:textId="77777777" w:rsidR="009C49CC" w:rsidRDefault="00000000">
      <w:pPr>
        <w:pStyle w:val="Studys"/>
      </w:pPr>
      <w:r>
        <w:t>1) Médiatrices ?</w:t>
      </w:r>
    </w:p>
    <w:p w14:paraId="1BBC29F4" w14:textId="77777777" w:rsidR="009C49CC" w:rsidRDefault="00000000">
      <w:pPr>
        <w:pStyle w:val="Studys"/>
      </w:pPr>
      <w:r>
        <w:drawing>
          <wp:anchor distT="0" distB="0" distL="114300" distR="114300" simplePos="0" relativeHeight="251658240" behindDoc="0" locked="0" layoutInCell="1" allowOverlap="1" wp14:anchorId="580CC892" wp14:editId="7D777A7B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4323240" cy="2416320"/>
            <wp:effectExtent l="0" t="0" r="1110" b="3030"/>
            <wp:wrapSquare wrapText="bothSides"/>
            <wp:docPr id="1493862753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3240" cy="24163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CA23089" w14:textId="77777777" w:rsidR="009C49CC" w:rsidRDefault="009C49CC">
      <w:pPr>
        <w:pStyle w:val="Studys"/>
      </w:pPr>
    </w:p>
    <w:p w14:paraId="152CC8C5" w14:textId="77777777" w:rsidR="009C49CC" w:rsidRDefault="009C49CC">
      <w:pPr>
        <w:pStyle w:val="Studys"/>
      </w:pPr>
    </w:p>
    <w:p w14:paraId="721EEE9A" w14:textId="77777777" w:rsidR="009C49CC" w:rsidRDefault="009C49CC">
      <w:pPr>
        <w:pStyle w:val="Studys"/>
      </w:pPr>
    </w:p>
    <w:p w14:paraId="27B47D43" w14:textId="77777777" w:rsidR="009C49CC" w:rsidRDefault="009C49CC">
      <w:pPr>
        <w:pStyle w:val="Studys"/>
      </w:pPr>
    </w:p>
    <w:p w14:paraId="52363BCB" w14:textId="77777777" w:rsidR="009C49CC" w:rsidRDefault="009C49CC">
      <w:pPr>
        <w:pStyle w:val="Studys"/>
      </w:pPr>
    </w:p>
    <w:p w14:paraId="05A0CD64" w14:textId="77777777" w:rsidR="009C49CC" w:rsidRDefault="009C49CC">
      <w:pPr>
        <w:pStyle w:val="Studys"/>
      </w:pPr>
    </w:p>
    <w:p w14:paraId="04F4255C" w14:textId="77777777" w:rsidR="009C49CC" w:rsidRDefault="00000000">
      <w:pPr>
        <w:pStyle w:val="Studys"/>
      </w:pPr>
      <w:r>
        <w:t>Dans les figures ci-dessus,</w:t>
      </w:r>
    </w:p>
    <w:p w14:paraId="2549FE75" w14:textId="77777777" w:rsidR="009C49CC" w:rsidRDefault="00000000">
      <w:pPr>
        <w:pStyle w:val="Studys"/>
      </w:pPr>
      <w:r>
        <w:t xml:space="preserve">a. Cite les droites qui semblent être les médiatrices des segments : </w:t>
      </w:r>
      <w:r>
        <w:rPr>
          <w:shd w:val="clear" w:color="auto" w:fill="CCFFCC"/>
        </w:rPr>
        <w:t>_   _</w:t>
      </w:r>
    </w:p>
    <w:p w14:paraId="22B3A5A6" w14:textId="77777777" w:rsidR="009C49CC" w:rsidRDefault="009C49CC">
      <w:pPr>
        <w:pStyle w:val="Studys"/>
      </w:pPr>
    </w:p>
    <w:p w14:paraId="60E68E4B" w14:textId="77777777" w:rsidR="009C49CC" w:rsidRDefault="00000000">
      <w:pPr>
        <w:pStyle w:val="Studys"/>
      </w:pPr>
      <w:r>
        <w:t>2) Dans ton logiciel de géométrie, ouvre le fichier</w:t>
      </w:r>
    </w:p>
    <w:p w14:paraId="07EDCDE8" w14:textId="77777777" w:rsidR="009C49CC" w:rsidRDefault="00000000">
      <w:pPr>
        <w:pStyle w:val="Studys"/>
      </w:pPr>
      <w:r>
        <w:rPr>
          <w:color w:val="0070C0"/>
        </w:rPr>
        <w:t xml:space="preserve">Cahier_2021_6e_G6_S2_Ex2 </w:t>
      </w:r>
      <w:r>
        <w:t>et construis la médiatrice de chaque segment puis code la figure.</w:t>
      </w:r>
    </w:p>
    <w:p w14:paraId="4900FE05" w14:textId="77777777" w:rsidR="009C49CC" w:rsidRDefault="009C49CC">
      <w:pPr>
        <w:pStyle w:val="Studys"/>
      </w:pPr>
    </w:p>
    <w:p w14:paraId="461DDD42" w14:textId="77777777" w:rsidR="009C49CC" w:rsidRDefault="00000000">
      <w:pPr>
        <w:pStyle w:val="Studys"/>
      </w:pPr>
      <w:r>
        <w:t>3) Dans ton logiciel de géométrie, ouvre le fichier</w:t>
      </w:r>
    </w:p>
    <w:p w14:paraId="02BE05D8" w14:textId="77777777" w:rsidR="009C49CC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lastRenderedPageBreak/>
        <w:t>Cahier_2021_6e_G6_S2_Ex</w:t>
      </w:r>
      <w:proofErr w:type="gramStart"/>
      <w:r>
        <w:rPr>
          <w:rStyle w:val="pointillsgris"/>
          <w:rFonts w:ascii="Verdana" w:hAnsi="Verdana"/>
          <w:color w:val="0070C0"/>
          <w:sz w:val="28"/>
          <w:szCs w:val="28"/>
        </w:rPr>
        <w:t xml:space="preserve">3  </w:t>
      </w:r>
      <w:r>
        <w:rPr>
          <w:rStyle w:val="pointillsgris"/>
          <w:rFonts w:ascii="Verdana" w:hAnsi="Verdana"/>
          <w:color w:val="000000"/>
          <w:sz w:val="28"/>
          <w:szCs w:val="28"/>
        </w:rPr>
        <w:t>et</w:t>
      </w:r>
      <w:proofErr w:type="gramEnd"/>
      <w:r>
        <w:rPr>
          <w:rStyle w:val="pointillsgris"/>
          <w:rFonts w:ascii="Verdana" w:hAnsi="Verdana"/>
          <w:color w:val="000000"/>
          <w:sz w:val="28"/>
          <w:szCs w:val="28"/>
        </w:rPr>
        <w:t xml:space="preserve"> </w:t>
      </w:r>
      <w:proofErr w:type="spellStart"/>
      <w:r>
        <w:rPr>
          <w:rStyle w:val="pointillsgris"/>
          <w:rFonts w:ascii="Verdana" w:hAnsi="Verdana"/>
          <w:color w:val="000000"/>
          <w:sz w:val="28"/>
          <w:szCs w:val="28"/>
        </w:rPr>
        <w:t>et</w:t>
      </w:r>
      <w:proofErr w:type="spellEnd"/>
      <w:r>
        <w:rPr>
          <w:rStyle w:val="pointillsgris"/>
          <w:rFonts w:ascii="Verdana" w:hAnsi="Verdana"/>
          <w:color w:val="000000"/>
          <w:sz w:val="28"/>
          <w:szCs w:val="28"/>
        </w:rPr>
        <w:t xml:space="preserve"> construis la médiatrice de chaque segment avec les outils proposés puis code la figure.</w:t>
      </w:r>
    </w:p>
    <w:p w14:paraId="4EF2F347" w14:textId="77777777" w:rsidR="009C49CC" w:rsidRDefault="009C49CC">
      <w:pPr>
        <w:pStyle w:val="Studys"/>
      </w:pPr>
    </w:p>
    <w:p w14:paraId="596BD365" w14:textId="77777777" w:rsidR="009C49CC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4) Dans ton logiciel de géométrie, ouvre le fichier</w:t>
      </w:r>
    </w:p>
    <w:p w14:paraId="1899AA0D" w14:textId="77777777" w:rsidR="009C49CC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Cahier_2021_6e_G6_S2_Ex4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construis les médiatrices des trois côtés du triangle.</w:t>
      </w:r>
    </w:p>
    <w:p w14:paraId="5A1D7ED3" w14:textId="77777777" w:rsidR="009C49CC" w:rsidRDefault="009C49CC">
      <w:pPr>
        <w:pStyle w:val="Studys"/>
      </w:pPr>
    </w:p>
    <w:p w14:paraId="38975725" w14:textId="77777777" w:rsidR="009C49CC" w:rsidRDefault="009C49CC">
      <w:pPr>
        <w:pStyle w:val="Studys"/>
      </w:pPr>
    </w:p>
    <w:sectPr w:rsidR="009C49CC">
      <w:footerReference w:type="default" r:id="rId8"/>
      <w:pgSz w:w="11906" w:h="16838"/>
      <w:pgMar w:top="720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D0F7B" w14:textId="77777777" w:rsidR="003D3822" w:rsidRDefault="003D3822">
      <w:pPr>
        <w:spacing w:after="0" w:line="240" w:lineRule="auto"/>
      </w:pPr>
      <w:r>
        <w:separator/>
      </w:r>
    </w:p>
  </w:endnote>
  <w:endnote w:type="continuationSeparator" w:id="0">
    <w:p w14:paraId="1CC516A6" w14:textId="77777777" w:rsidR="003D3822" w:rsidRDefault="003D3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tarSymbol"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893BF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C4EE0" w14:textId="77777777" w:rsidR="003D3822" w:rsidRDefault="003D382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B3A31C5" w14:textId="77777777" w:rsidR="003D3822" w:rsidRDefault="003D3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C0288"/>
    <w:multiLevelType w:val="multilevel"/>
    <w:tmpl w:val="B9463526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63F42"/>
    <w:multiLevelType w:val="multilevel"/>
    <w:tmpl w:val="1DB0384C"/>
    <w:styleLink w:val="Outline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DFB09A4"/>
    <w:multiLevelType w:val="multilevel"/>
    <w:tmpl w:val="34BEDDFE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625F"/>
    <w:multiLevelType w:val="multilevel"/>
    <w:tmpl w:val="33A82FFA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2690CD1"/>
    <w:multiLevelType w:val="multilevel"/>
    <w:tmpl w:val="B7A4972C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5" w15:restartNumberingAfterBreak="0">
    <w:nsid w:val="19173EC8"/>
    <w:multiLevelType w:val="multilevel"/>
    <w:tmpl w:val="66A6641A"/>
    <w:styleLink w:val="Numrotationdesexerciceslivrets"/>
    <w:lvl w:ilvl="0">
      <w:start w:val="1"/>
      <w:numFmt w:val="decimal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6" w15:restartNumberingAfterBreak="0">
    <w:nsid w:val="248B2B8E"/>
    <w:multiLevelType w:val="multilevel"/>
    <w:tmpl w:val="547ED6B0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6A3880"/>
    <w:multiLevelType w:val="multilevel"/>
    <w:tmpl w:val="AB2C565E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44B3506D"/>
    <w:multiLevelType w:val="multilevel"/>
    <w:tmpl w:val="410A6F14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B0F4A51"/>
    <w:multiLevelType w:val="multilevel"/>
    <w:tmpl w:val="A4E2E982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6F53328"/>
    <w:multiLevelType w:val="multilevel"/>
    <w:tmpl w:val="95E29804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50D3D"/>
    <w:multiLevelType w:val="multilevel"/>
    <w:tmpl w:val="FD2E568C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86354C"/>
    <w:multiLevelType w:val="multilevel"/>
    <w:tmpl w:val="B9DA810C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C5045F"/>
    <w:multiLevelType w:val="multilevel"/>
    <w:tmpl w:val="E4040572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14" w15:restartNumberingAfterBreak="0">
    <w:nsid w:val="6A6608CA"/>
    <w:multiLevelType w:val="multilevel"/>
    <w:tmpl w:val="B0202EE2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5" w15:restartNumberingAfterBreak="0">
    <w:nsid w:val="76555EFE"/>
    <w:multiLevelType w:val="multilevel"/>
    <w:tmpl w:val="131A492C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57375">
    <w:abstractNumId w:val="1"/>
  </w:num>
  <w:num w:numId="2" w16cid:durableId="1920090401">
    <w:abstractNumId w:val="3"/>
  </w:num>
  <w:num w:numId="3" w16cid:durableId="1221213913">
    <w:abstractNumId w:val="11"/>
  </w:num>
  <w:num w:numId="4" w16cid:durableId="833498242">
    <w:abstractNumId w:val="10"/>
  </w:num>
  <w:num w:numId="5" w16cid:durableId="1729761233">
    <w:abstractNumId w:val="6"/>
  </w:num>
  <w:num w:numId="6" w16cid:durableId="591624000">
    <w:abstractNumId w:val="0"/>
  </w:num>
  <w:num w:numId="7" w16cid:durableId="1729764909">
    <w:abstractNumId w:val="7"/>
  </w:num>
  <w:num w:numId="8" w16cid:durableId="264850596">
    <w:abstractNumId w:val="13"/>
  </w:num>
  <w:num w:numId="9" w16cid:durableId="291904458">
    <w:abstractNumId w:val="14"/>
  </w:num>
  <w:num w:numId="10" w16cid:durableId="1890677627">
    <w:abstractNumId w:val="9"/>
  </w:num>
  <w:num w:numId="11" w16cid:durableId="1856453216">
    <w:abstractNumId w:val="4"/>
  </w:num>
  <w:num w:numId="12" w16cid:durableId="1677685920">
    <w:abstractNumId w:val="8"/>
  </w:num>
  <w:num w:numId="13" w16cid:durableId="325212248">
    <w:abstractNumId w:val="12"/>
  </w:num>
  <w:num w:numId="14" w16cid:durableId="1371034072">
    <w:abstractNumId w:val="15"/>
  </w:num>
  <w:num w:numId="15" w16cid:durableId="186019671">
    <w:abstractNumId w:val="2"/>
  </w:num>
  <w:num w:numId="16" w16cid:durableId="1403987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C49CC"/>
    <w:rsid w:val="003D3822"/>
    <w:rsid w:val="009A4CB9"/>
    <w:rsid w:val="009C49CC"/>
    <w:rsid w:val="00AD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2A34"/>
  <w15:docId w15:val="{0795F579-8BB4-42A2-9CAD-F0B85C3FD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CB9"/>
    <w:pPr>
      <w:widowControl/>
      <w:autoSpaceDN/>
      <w:spacing w:after="160" w:line="278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Aptos Display" w:hAnsi="Aptos Display" w:cs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 Display" w:hAnsi="Aptos Display" w:cs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  <w:rsid w:val="009A4CB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A4CB9"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spacing w:after="160" w:line="256" w:lineRule="auto"/>
    </w:pPr>
    <w:rPr>
      <w:sz w:val="22"/>
      <w:szCs w:val="22"/>
    </w:rPr>
  </w:style>
  <w:style w:type="paragraph" w:customStyle="1" w:styleId="Titredexerciceslivret">
    <w:name w:val="_Titre d'exercices livret"/>
    <w:basedOn w:val="Standard"/>
    <w:next w:val="Paragraphelivret"/>
    <w:pPr>
      <w:numPr>
        <w:numId w:val="1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Heading">
    <w:name w:val="Heading"/>
    <w:basedOn w:val="Standard"/>
    <w:next w:val="Standard"/>
    <w:pPr>
      <w:spacing w:after="80" w:line="240" w:lineRule="auto"/>
      <w:contextualSpacing/>
    </w:pPr>
    <w:rPr>
      <w:rFonts w:ascii="Aptos Display" w:eastAsia="Aptos Display" w:hAnsi="Aptos Display" w:cs="Aptos Display"/>
      <w:spacing w:val="-10"/>
      <w:sz w:val="56"/>
      <w:szCs w:val="56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Normal"/>
    <w:link w:val="StudysCar"/>
    <w:qFormat/>
    <w:rsid w:val="009A4CB9"/>
    <w:pPr>
      <w:spacing w:line="480" w:lineRule="auto"/>
      <w:jc w:val="both"/>
    </w:pPr>
    <w:rPr>
      <w:rFonts w:ascii="Arial" w:hAnsi="Arial" w:cs="Arial"/>
      <w:color w:val="000000"/>
      <w:sz w:val="28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 w:after="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spacing w:after="0"/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link w:val="Studys"/>
    <w:rsid w:val="009A4CB9"/>
    <w:rPr>
      <w:rFonts w:ascii="Arial" w:eastAsiaTheme="minorHAnsi" w:hAnsi="Arial" w:cs="Arial"/>
      <w:color w:val="000000"/>
      <w:kern w:val="2"/>
      <w:sz w:val="28"/>
      <w14:ligatures w14:val="standardContextual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2"/>
      </w:numPr>
    </w:pPr>
  </w:style>
  <w:style w:type="numbering" w:customStyle="1" w:styleId="WWNum1">
    <w:name w:val="WWNum1"/>
    <w:basedOn w:val="Aucuneliste"/>
    <w:pPr>
      <w:numPr>
        <w:numId w:val="3"/>
      </w:numPr>
    </w:pPr>
  </w:style>
  <w:style w:type="numbering" w:customStyle="1" w:styleId="WWNum2">
    <w:name w:val="WWNum2"/>
    <w:basedOn w:val="Aucuneliste"/>
    <w:pPr>
      <w:numPr>
        <w:numId w:val="4"/>
      </w:numPr>
    </w:pPr>
  </w:style>
  <w:style w:type="numbering" w:customStyle="1" w:styleId="WWNum3">
    <w:name w:val="WWNum3"/>
    <w:basedOn w:val="Aucuneliste"/>
    <w:pPr>
      <w:numPr>
        <w:numId w:val="5"/>
      </w:numPr>
    </w:pPr>
  </w:style>
  <w:style w:type="numbering" w:customStyle="1" w:styleId="WWNum4">
    <w:name w:val="WWNum4"/>
    <w:basedOn w:val="Aucuneliste"/>
    <w:pPr>
      <w:numPr>
        <w:numId w:val="6"/>
      </w:numPr>
    </w:pPr>
  </w:style>
  <w:style w:type="numbering" w:customStyle="1" w:styleId="WWNum5">
    <w:name w:val="WWNum5"/>
    <w:basedOn w:val="Aucuneliste"/>
    <w:pPr>
      <w:numPr>
        <w:numId w:val="7"/>
      </w:numPr>
    </w:pPr>
  </w:style>
  <w:style w:type="numbering" w:customStyle="1" w:styleId="WWNum6">
    <w:name w:val="WWNum6"/>
    <w:basedOn w:val="Aucuneliste"/>
    <w:pPr>
      <w:numPr>
        <w:numId w:val="8"/>
      </w:numPr>
    </w:pPr>
  </w:style>
  <w:style w:type="numbering" w:customStyle="1" w:styleId="WWNum7">
    <w:name w:val="WWNum7"/>
    <w:basedOn w:val="Aucuneliste"/>
    <w:pPr>
      <w:numPr>
        <w:numId w:val="9"/>
      </w:numPr>
    </w:pPr>
  </w:style>
  <w:style w:type="numbering" w:customStyle="1" w:styleId="WWNum8">
    <w:name w:val="WWNum8"/>
    <w:basedOn w:val="Aucuneliste"/>
    <w:pPr>
      <w:numPr>
        <w:numId w:val="10"/>
      </w:numPr>
    </w:pPr>
  </w:style>
  <w:style w:type="numbering" w:customStyle="1" w:styleId="WWNum9">
    <w:name w:val="WWNum9"/>
    <w:basedOn w:val="Aucuneliste"/>
    <w:pPr>
      <w:numPr>
        <w:numId w:val="11"/>
      </w:numPr>
    </w:pPr>
  </w:style>
  <w:style w:type="numbering" w:customStyle="1" w:styleId="WWNum10">
    <w:name w:val="WWNum10"/>
    <w:basedOn w:val="Aucuneliste"/>
    <w:pPr>
      <w:numPr>
        <w:numId w:val="12"/>
      </w:numPr>
    </w:pPr>
  </w:style>
  <w:style w:type="numbering" w:customStyle="1" w:styleId="WWNum11">
    <w:name w:val="WWNum11"/>
    <w:basedOn w:val="Aucuneliste"/>
    <w:pPr>
      <w:numPr>
        <w:numId w:val="13"/>
      </w:numPr>
    </w:pPr>
  </w:style>
  <w:style w:type="numbering" w:customStyle="1" w:styleId="WWNum12">
    <w:name w:val="WWNum12"/>
    <w:basedOn w:val="Aucuneliste"/>
    <w:pPr>
      <w:numPr>
        <w:numId w:val="14"/>
      </w:numPr>
    </w:pPr>
  </w:style>
  <w:style w:type="numbering" w:customStyle="1" w:styleId="WWNum13">
    <w:name w:val="WWNum13"/>
    <w:basedOn w:val="Aucuneliste"/>
    <w:pPr>
      <w:numPr>
        <w:numId w:val="15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542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2</cp:revision>
  <dcterms:created xsi:type="dcterms:W3CDTF">2024-11-28T12:54:00Z</dcterms:created>
  <dcterms:modified xsi:type="dcterms:W3CDTF">2024-11-28T12:54:00Z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